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954" w:rsidRDefault="00F03954" w:rsidP="00F039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MARYEVE, junior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F03954" w:rsidRDefault="00F03954" w:rsidP="00F039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3954" w:rsidRDefault="00F03954" w:rsidP="00F039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3954" w:rsidRDefault="00F03954" w:rsidP="00F039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Hatfield Broad Oak,</w:t>
      </w:r>
    </w:p>
    <w:p w:rsidR="00F03954" w:rsidRDefault="00F03954" w:rsidP="00F039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03954" w:rsidRDefault="00F03954" w:rsidP="00F039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24-30)</w:t>
      </w:r>
    </w:p>
    <w:p w:rsidR="00F03954" w:rsidRDefault="00F03954" w:rsidP="00F039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3954" w:rsidRDefault="00F03954" w:rsidP="00F039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3954" w:rsidRPr="009A6CE4" w:rsidRDefault="00F03954" w:rsidP="00F039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February 2016</w:t>
      </w:r>
    </w:p>
    <w:p w:rsidR="00DD5B8A" w:rsidRPr="00F03954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F03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954" w:rsidRDefault="00F03954" w:rsidP="00564E3C">
      <w:pPr>
        <w:spacing w:after="0" w:line="240" w:lineRule="auto"/>
      </w:pPr>
      <w:r>
        <w:separator/>
      </w:r>
    </w:p>
  </w:endnote>
  <w:endnote w:type="continuationSeparator" w:id="0">
    <w:p w:rsidR="00F03954" w:rsidRDefault="00F0395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03954">
      <w:rPr>
        <w:rFonts w:ascii="Times New Roman" w:hAnsi="Times New Roman" w:cs="Times New Roman"/>
        <w:noProof/>
        <w:sz w:val="24"/>
        <w:szCs w:val="24"/>
      </w:rPr>
      <w:t>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954" w:rsidRDefault="00F03954" w:rsidP="00564E3C">
      <w:pPr>
        <w:spacing w:after="0" w:line="240" w:lineRule="auto"/>
      </w:pPr>
      <w:r>
        <w:separator/>
      </w:r>
    </w:p>
  </w:footnote>
  <w:footnote w:type="continuationSeparator" w:id="0">
    <w:p w:rsidR="00F03954" w:rsidRDefault="00F0395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954"/>
    <w:rsid w:val="00372DC6"/>
    <w:rsid w:val="00564E3C"/>
    <w:rsid w:val="0064591D"/>
    <w:rsid w:val="00DD5B8A"/>
    <w:rsid w:val="00EB41B8"/>
    <w:rsid w:val="00F03954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0C2A3"/>
  <w15:chartTrackingRefBased/>
  <w15:docId w15:val="{B4BE6E6D-FBB2-4770-B6D4-080E870FB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2016-02-08T22:34:00Z</dcterms:created>
  <dcterms:modified xsi:type="dcterms:W3CDTF">2016-02-08T22:34:00Z</dcterms:modified>
</cp:coreProperties>
</file>